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761D" w14:textId="77777777" w:rsidR="00522F42" w:rsidRDefault="00522F42" w:rsidP="00C729F8">
      <w:pPr>
        <w:pStyle w:val="Unittitle"/>
        <w:rPr>
          <w:bCs/>
        </w:rPr>
      </w:pPr>
      <w:r>
        <w:t>9. Relationship management in construction</w:t>
      </w:r>
    </w:p>
    <w:p w14:paraId="70BF0369" w14:textId="77777777" w:rsidR="00522F42" w:rsidRDefault="00522F42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(learner) </w:t>
      </w:r>
    </w:p>
    <w:p w14:paraId="6AF2BAEB" w14:textId="77777777" w:rsidR="00522F42" w:rsidRPr="00A345F3" w:rsidRDefault="00522F42" w:rsidP="00A464B5">
      <w:pPr>
        <w:rPr>
          <w:sz w:val="28"/>
          <w:u w:val="single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skills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>.</w:t>
      </w:r>
    </w:p>
    <w:tbl>
      <w:tblPr>
        <w:tblStyle w:val="TableGrid"/>
        <w:tblpPr w:leftFromText="180" w:rightFromText="180" w:vertAnchor="text" w:horzAnchor="margin" w:tblpY="94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522F42" w:rsidRPr="00C52949" w14:paraId="13FF0108" w14:textId="77777777" w:rsidTr="00573A0B">
        <w:tc>
          <w:tcPr>
            <w:tcW w:w="4357" w:type="dxa"/>
            <w:shd w:val="clear" w:color="auto" w:fill="2F5496" w:themeFill="accent5" w:themeFillShade="BF"/>
          </w:tcPr>
          <w:p w14:paraId="7CF9B93C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13443A58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Hard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3B7F0C13" w14:textId="77777777" w:rsidR="00522F42" w:rsidRPr="00C52949" w:rsidRDefault="00522F42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Soft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</w:tr>
      <w:tr w:rsidR="00522F42" w14:paraId="58A1AE1D" w14:textId="77777777" w:rsidTr="00A345F3">
        <w:tc>
          <w:tcPr>
            <w:tcW w:w="4357" w:type="dxa"/>
          </w:tcPr>
          <w:p w14:paraId="38D7585D" w14:textId="77777777" w:rsidR="00522F42" w:rsidRDefault="00522F42" w:rsidP="00A345F3">
            <w:pPr>
              <w:pStyle w:val="Answer"/>
              <w:ind w:left="0"/>
            </w:pPr>
          </w:p>
          <w:p w14:paraId="3865B410" w14:textId="77777777" w:rsidR="00522F42" w:rsidRPr="006965C7" w:rsidRDefault="00522F42" w:rsidP="00A345F3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 </w:t>
            </w:r>
          </w:p>
          <w:p w14:paraId="30B9A035" w14:textId="77777777" w:rsidR="00522F42" w:rsidRDefault="00522F42" w:rsidP="00A345F3">
            <w:pPr>
              <w:pStyle w:val="Answer"/>
              <w:ind w:left="0"/>
            </w:pPr>
          </w:p>
          <w:p w14:paraId="5C43D54A" w14:textId="77777777" w:rsidR="00522F42" w:rsidRDefault="00522F42" w:rsidP="00A345F3">
            <w:pPr>
              <w:pStyle w:val="Answer"/>
              <w:ind w:left="0"/>
            </w:pPr>
          </w:p>
          <w:p w14:paraId="315A4F07" w14:textId="77777777" w:rsidR="00522F42" w:rsidRDefault="00522F42" w:rsidP="00A345F3">
            <w:pPr>
              <w:pStyle w:val="Answer"/>
              <w:ind w:left="0"/>
            </w:pPr>
          </w:p>
          <w:p w14:paraId="70967C88" w14:textId="77777777" w:rsidR="00522F42" w:rsidRDefault="00522F42" w:rsidP="00A345F3">
            <w:pPr>
              <w:pStyle w:val="Answer"/>
              <w:ind w:left="0"/>
            </w:pPr>
          </w:p>
          <w:p w14:paraId="58346810" w14:textId="77777777" w:rsidR="00522F42" w:rsidRDefault="00522F42" w:rsidP="00A345F3">
            <w:pPr>
              <w:pStyle w:val="Answer"/>
              <w:ind w:left="0"/>
            </w:pPr>
          </w:p>
          <w:p w14:paraId="6D8914FC" w14:textId="77777777" w:rsidR="00522F42" w:rsidRDefault="00522F42" w:rsidP="00A345F3">
            <w:pPr>
              <w:pStyle w:val="Answer"/>
              <w:ind w:left="0"/>
            </w:pPr>
          </w:p>
          <w:p w14:paraId="3EF70C52" w14:textId="77777777" w:rsidR="00522F42" w:rsidRDefault="00522F42" w:rsidP="00A345F3">
            <w:pPr>
              <w:pStyle w:val="Answer"/>
              <w:ind w:left="0"/>
            </w:pPr>
          </w:p>
          <w:p w14:paraId="26A07A89" w14:textId="77777777" w:rsidR="00522F42" w:rsidRDefault="00522F42" w:rsidP="00A345F3">
            <w:pPr>
              <w:pStyle w:val="Answer"/>
              <w:ind w:left="0"/>
            </w:pPr>
          </w:p>
          <w:p w14:paraId="75899DF4" w14:textId="77777777" w:rsidR="00522F42" w:rsidRDefault="00522F42" w:rsidP="00A345F3">
            <w:pPr>
              <w:pStyle w:val="Answer"/>
              <w:ind w:left="0"/>
            </w:pPr>
          </w:p>
          <w:p w14:paraId="3B7D7EB8" w14:textId="77777777" w:rsidR="00522F42" w:rsidRDefault="00522F42" w:rsidP="00A345F3">
            <w:pPr>
              <w:pStyle w:val="Answer"/>
              <w:ind w:left="0"/>
            </w:pPr>
          </w:p>
          <w:p w14:paraId="58733408" w14:textId="77777777" w:rsidR="00522F42" w:rsidRDefault="00522F42" w:rsidP="00A345F3">
            <w:pPr>
              <w:pStyle w:val="Answer"/>
              <w:ind w:left="0"/>
            </w:pPr>
          </w:p>
          <w:p w14:paraId="569FF2EB" w14:textId="77777777" w:rsidR="00522F42" w:rsidRDefault="00522F42" w:rsidP="00A345F3">
            <w:pPr>
              <w:pStyle w:val="Answer"/>
              <w:ind w:left="0"/>
            </w:pPr>
          </w:p>
          <w:p w14:paraId="5136FD4F" w14:textId="77777777" w:rsidR="00522F42" w:rsidRDefault="00522F42" w:rsidP="00A345F3">
            <w:pPr>
              <w:pStyle w:val="Answer"/>
              <w:ind w:left="0"/>
            </w:pPr>
          </w:p>
        </w:tc>
        <w:tc>
          <w:tcPr>
            <w:tcW w:w="4994" w:type="dxa"/>
          </w:tcPr>
          <w:p w14:paraId="45A094AB" w14:textId="77777777" w:rsidR="00522F42" w:rsidRDefault="00522F42" w:rsidP="00A345F3">
            <w:pPr>
              <w:pStyle w:val="Answer"/>
              <w:ind w:left="0"/>
            </w:pPr>
          </w:p>
          <w:p w14:paraId="3C743D36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  <w:tc>
          <w:tcPr>
            <w:tcW w:w="4678" w:type="dxa"/>
          </w:tcPr>
          <w:p w14:paraId="525D1955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</w:tr>
    </w:tbl>
    <w:p w14:paraId="4DA17F60" w14:textId="77777777" w:rsidR="00522F42" w:rsidRDefault="00522F42" w:rsidP="00A464B5"/>
    <w:p w14:paraId="47A074D8" w14:textId="77777777" w:rsidR="00522F42" w:rsidRPr="009C6E32" w:rsidRDefault="00522F42" w:rsidP="00DE4E72">
      <w:pPr>
        <w:pStyle w:val="Answer"/>
        <w:ind w:left="0"/>
        <w:rPr>
          <w:b/>
          <w:bCs/>
          <w:color w:val="FF0000"/>
        </w:rPr>
      </w:pPr>
    </w:p>
    <w:p w14:paraId="5E495BB5" w14:textId="77777777" w:rsidR="00FC596E" w:rsidRPr="00522F42" w:rsidRDefault="00FC596E" w:rsidP="00522F42"/>
    <w:sectPr w:rsidR="00FC596E" w:rsidRPr="00522F42" w:rsidSect="00FC596E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7F18" w14:textId="77777777" w:rsidR="00B760FD" w:rsidRDefault="00B760FD">
      <w:pPr>
        <w:spacing w:before="0" w:after="0"/>
      </w:pPr>
      <w:r>
        <w:separator/>
      </w:r>
    </w:p>
  </w:endnote>
  <w:endnote w:type="continuationSeparator" w:id="0">
    <w:p w14:paraId="1D28257B" w14:textId="77777777" w:rsidR="00B760FD" w:rsidRDefault="00B760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34CF" w14:textId="574FF0B8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C2E94BD" wp14:editId="02270F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DE6CA9">
      <w:rPr>
        <w:noProof/>
      </w:rPr>
      <w:t xml:space="preserve">                                              </w:t>
    </w:r>
    <w:r w:rsidR="00075E44" w:rsidRPr="00075E44">
      <w:rPr>
        <w:noProof/>
      </w:rPr>
      <w:t>© City &amp; Guilds Limited</w:t>
    </w:r>
    <w:r w:rsidR="00DE6CA9" w:rsidRPr="00DE6CA9">
      <w:rPr>
        <w:noProof/>
      </w:rPr>
      <w:t>. All rights reserved.</w:t>
    </w:r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6927A" w14:textId="77777777" w:rsidR="00B760FD" w:rsidRDefault="00B760FD">
      <w:pPr>
        <w:spacing w:before="0" w:after="0"/>
      </w:pPr>
      <w:r>
        <w:separator/>
      </w:r>
    </w:p>
  </w:footnote>
  <w:footnote w:type="continuationSeparator" w:id="0">
    <w:p w14:paraId="16D0466E" w14:textId="77777777" w:rsidR="00B760FD" w:rsidRDefault="00B760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00A4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6517498" wp14:editId="6DF2AE47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79635523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214C970" wp14:editId="42809A0A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934F3E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72C61D71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12179">
    <w:abstractNumId w:val="4"/>
  </w:num>
  <w:num w:numId="2" w16cid:durableId="111705441">
    <w:abstractNumId w:val="14"/>
  </w:num>
  <w:num w:numId="3" w16cid:durableId="1797523952">
    <w:abstractNumId w:val="21"/>
  </w:num>
  <w:num w:numId="4" w16cid:durableId="1265962377">
    <w:abstractNumId w:val="16"/>
  </w:num>
  <w:num w:numId="5" w16cid:durableId="1475566315">
    <w:abstractNumId w:val="7"/>
  </w:num>
  <w:num w:numId="6" w16cid:durableId="708381243">
    <w:abstractNumId w:val="15"/>
  </w:num>
  <w:num w:numId="7" w16cid:durableId="408354917">
    <w:abstractNumId w:val="7"/>
  </w:num>
  <w:num w:numId="8" w16cid:durableId="1694723428">
    <w:abstractNumId w:val="1"/>
  </w:num>
  <w:num w:numId="9" w16cid:durableId="1866137833">
    <w:abstractNumId w:val="7"/>
    <w:lvlOverride w:ilvl="0">
      <w:startOverride w:val="1"/>
    </w:lvlOverride>
  </w:num>
  <w:num w:numId="10" w16cid:durableId="236525765">
    <w:abstractNumId w:val="17"/>
  </w:num>
  <w:num w:numId="11" w16cid:durableId="1265460650">
    <w:abstractNumId w:val="13"/>
  </w:num>
  <w:num w:numId="12" w16cid:durableId="713387381">
    <w:abstractNumId w:val="5"/>
  </w:num>
  <w:num w:numId="13" w16cid:durableId="111170543">
    <w:abstractNumId w:val="12"/>
  </w:num>
  <w:num w:numId="14" w16cid:durableId="822816379">
    <w:abstractNumId w:val="18"/>
  </w:num>
  <w:num w:numId="15" w16cid:durableId="1513183868">
    <w:abstractNumId w:val="10"/>
  </w:num>
  <w:num w:numId="16" w16cid:durableId="1903365910">
    <w:abstractNumId w:val="6"/>
  </w:num>
  <w:num w:numId="17" w16cid:durableId="671301254">
    <w:abstractNumId w:val="23"/>
  </w:num>
  <w:num w:numId="18" w16cid:durableId="1303732152">
    <w:abstractNumId w:val="24"/>
  </w:num>
  <w:num w:numId="19" w16cid:durableId="132984256">
    <w:abstractNumId w:val="3"/>
  </w:num>
  <w:num w:numId="20" w16cid:durableId="1628731328">
    <w:abstractNumId w:val="2"/>
  </w:num>
  <w:num w:numId="21" w16cid:durableId="2146509948">
    <w:abstractNumId w:val="8"/>
  </w:num>
  <w:num w:numId="22" w16cid:durableId="415251927">
    <w:abstractNumId w:val="8"/>
    <w:lvlOverride w:ilvl="0">
      <w:startOverride w:val="1"/>
    </w:lvlOverride>
  </w:num>
  <w:num w:numId="23" w16cid:durableId="43408693">
    <w:abstractNumId w:val="22"/>
  </w:num>
  <w:num w:numId="24" w16cid:durableId="1801461243">
    <w:abstractNumId w:val="8"/>
    <w:lvlOverride w:ilvl="0">
      <w:startOverride w:val="1"/>
    </w:lvlOverride>
  </w:num>
  <w:num w:numId="25" w16cid:durableId="1498031908">
    <w:abstractNumId w:val="8"/>
    <w:lvlOverride w:ilvl="0">
      <w:startOverride w:val="1"/>
    </w:lvlOverride>
  </w:num>
  <w:num w:numId="26" w16cid:durableId="1997227359">
    <w:abstractNumId w:val="9"/>
  </w:num>
  <w:num w:numId="27" w16cid:durableId="965815803">
    <w:abstractNumId w:val="19"/>
  </w:num>
  <w:num w:numId="28" w16cid:durableId="1727023352">
    <w:abstractNumId w:val="8"/>
    <w:lvlOverride w:ilvl="0">
      <w:startOverride w:val="1"/>
    </w:lvlOverride>
  </w:num>
  <w:num w:numId="29" w16cid:durableId="1844009222">
    <w:abstractNumId w:val="20"/>
  </w:num>
  <w:num w:numId="30" w16cid:durableId="1614556526">
    <w:abstractNumId w:val="8"/>
  </w:num>
  <w:num w:numId="31" w16cid:durableId="602998647">
    <w:abstractNumId w:val="8"/>
    <w:lvlOverride w:ilvl="0">
      <w:startOverride w:val="1"/>
    </w:lvlOverride>
  </w:num>
  <w:num w:numId="32" w16cid:durableId="986670920">
    <w:abstractNumId w:val="8"/>
    <w:lvlOverride w:ilvl="0">
      <w:startOverride w:val="1"/>
    </w:lvlOverride>
  </w:num>
  <w:num w:numId="33" w16cid:durableId="878903560">
    <w:abstractNumId w:val="0"/>
  </w:num>
  <w:num w:numId="34" w16cid:durableId="725375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F42"/>
    <w:rsid w:val="000033BD"/>
    <w:rsid w:val="00060D62"/>
    <w:rsid w:val="00075E44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B1E21"/>
    <w:rsid w:val="003F7F14"/>
    <w:rsid w:val="00404B31"/>
    <w:rsid w:val="0040563C"/>
    <w:rsid w:val="004117F4"/>
    <w:rsid w:val="00474F67"/>
    <w:rsid w:val="0048500D"/>
    <w:rsid w:val="00522F42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11E5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657AC"/>
    <w:rsid w:val="00B760FD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DE6CA9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A911B"/>
  <w15:docId w15:val="{74BA404B-7936-44B0-8617-59CC09E5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75E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CAE96B-81B5-42BC-8434-E6FBEAD8D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5EA172-82F7-4493-B072-CA5254CC23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361D17-5093-4495-8925-F84C59F972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templates\Template_new\Worksheet landscape_BSE.dotx</Template>
  <TotalTime>1</TotalTime>
  <Pages>1</Pages>
  <Words>13</Words>
  <Characters>255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2021-02-18T12:47:00Z</cp:lastPrinted>
  <dcterms:created xsi:type="dcterms:W3CDTF">2025-11-18T21:20:00Z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